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BB6DBB3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73AEC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WY</w:t>
      </w:r>
      <w:r w:rsidR="003D7C5C">
        <w:rPr>
          <w:rFonts w:ascii="Verdana" w:eastAsia="Verdana" w:hAnsi="Verdana" w:cs="Times New Roman"/>
          <w:b/>
        </w:rPr>
        <w:t>KONAWCY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Default="00A62B4C" w:rsidP="00A62B4C">
      <w:pPr>
        <w:rPr>
          <w:rFonts w:ascii="Verdana" w:eastAsia="Verdana" w:hAnsi="Verdana" w:cs="Times New Roman"/>
        </w:rPr>
      </w:pPr>
    </w:p>
    <w:p w14:paraId="50C0CC8F" w14:textId="77777777" w:rsidR="003D7C5C" w:rsidRDefault="003D7C5C" w:rsidP="00A62B4C">
      <w:pPr>
        <w:rPr>
          <w:rFonts w:ascii="Verdana" w:eastAsia="Verdana" w:hAnsi="Verdana" w:cs="Times New Roman"/>
        </w:rPr>
      </w:pPr>
    </w:p>
    <w:p w14:paraId="7ECED1EE" w14:textId="77777777" w:rsidR="003D7C5C" w:rsidRPr="00A62B4C" w:rsidRDefault="003D7C5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42A6BF22" w14:textId="77777777" w:rsidR="00B73AEC" w:rsidRDefault="00262237" w:rsidP="00B73AE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</w:t>
      </w:r>
      <w:r w:rsidR="003D7C5C" w:rsidRPr="003D7C5C">
        <w:rPr>
          <w:rFonts w:cstheme="minorHAnsi"/>
          <w:b/>
          <w:szCs w:val="18"/>
        </w:rPr>
        <w:t xml:space="preserve">WYKONAWCY W SPRAWIE </w:t>
      </w:r>
    </w:p>
    <w:p w14:paraId="50FE6A55" w14:textId="3DC17B5F" w:rsidR="00381365" w:rsidRPr="00B67D39" w:rsidRDefault="003D7C5C" w:rsidP="00B73AE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D7C5C">
        <w:rPr>
          <w:rFonts w:cstheme="minorHAnsi"/>
          <w:b/>
          <w:szCs w:val="18"/>
        </w:rPr>
        <w:t xml:space="preserve">POSIADANIA </w:t>
      </w:r>
      <w:r w:rsidR="00B73AEC">
        <w:rPr>
          <w:rFonts w:cstheme="minorHAnsi"/>
          <w:b/>
          <w:szCs w:val="18"/>
        </w:rPr>
        <w:t>STATUSU CISCO PREFERRED PARTNER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355DF2FC" w14:textId="77777777" w:rsidR="003D7C5C" w:rsidRDefault="003D7C5C" w:rsidP="00262237">
      <w:pPr>
        <w:spacing w:after="120"/>
        <w:jc w:val="both"/>
        <w:rPr>
          <w:rFonts w:cstheme="minorHAnsi"/>
          <w:lang w:eastAsia="pl-PL"/>
        </w:rPr>
      </w:pPr>
    </w:p>
    <w:p w14:paraId="0F828206" w14:textId="4A67A0C8" w:rsidR="000D24FD" w:rsidRPr="003D7C5C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922A0C">
        <w:rPr>
          <w:rFonts w:cstheme="minorHAnsi"/>
          <w:b/>
          <w:lang w:eastAsia="pl-PL"/>
        </w:rPr>
        <w:t>1</w:t>
      </w:r>
      <w:r w:rsidR="003D7C5C">
        <w:rPr>
          <w:rFonts w:cstheme="minorHAnsi"/>
          <w:b/>
          <w:lang w:eastAsia="pl-PL"/>
        </w:rPr>
        <w:t>4</w:t>
      </w:r>
      <w:r w:rsidR="00B73AEC">
        <w:rPr>
          <w:rFonts w:cstheme="minorHAnsi"/>
          <w:b/>
          <w:lang w:eastAsia="pl-PL"/>
        </w:rPr>
        <w:t>88</w:t>
      </w:r>
      <w:r w:rsidR="00262237" w:rsidRPr="00262237">
        <w:rPr>
          <w:rFonts w:cstheme="minorHAnsi"/>
          <w:b/>
          <w:lang w:eastAsia="pl-PL"/>
        </w:rPr>
        <w:t>/202</w:t>
      </w:r>
      <w:r w:rsidR="00922A0C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D94F57" w:rsidRPr="00D94F57">
        <w:rPr>
          <w:rFonts w:cstheme="minorHAnsi"/>
          <w:b/>
          <w:lang w:eastAsia="pl-PL"/>
        </w:rPr>
        <w:t xml:space="preserve">Zakup usługi wsparcia na urządzenia Firewall Cisco </w:t>
      </w:r>
      <w:proofErr w:type="spellStart"/>
      <w:r w:rsidR="00D94F57" w:rsidRPr="00D94F57">
        <w:rPr>
          <w:rFonts w:cstheme="minorHAnsi"/>
          <w:b/>
          <w:lang w:eastAsia="pl-PL"/>
        </w:rPr>
        <w:t>Firepower</w:t>
      </w:r>
      <w:proofErr w:type="spellEnd"/>
      <w:r w:rsidR="00D94F57" w:rsidRPr="00D94F57">
        <w:rPr>
          <w:rFonts w:cstheme="minorHAnsi"/>
          <w:b/>
          <w:lang w:eastAsia="pl-PL"/>
        </w:rPr>
        <w:t xml:space="preserve"> 4115 NGFW Appliance oraz Cisco </w:t>
      </w:r>
      <w:proofErr w:type="spellStart"/>
      <w:r w:rsidR="00D94F57" w:rsidRPr="00D94F57">
        <w:rPr>
          <w:rFonts w:cstheme="minorHAnsi"/>
          <w:b/>
          <w:lang w:eastAsia="pl-PL"/>
        </w:rPr>
        <w:t>Firepower</w:t>
      </w:r>
      <w:proofErr w:type="spellEnd"/>
      <w:r w:rsidR="00D94F57" w:rsidRPr="00D94F57">
        <w:rPr>
          <w:rFonts w:cstheme="minorHAnsi"/>
          <w:b/>
          <w:lang w:eastAsia="pl-PL"/>
        </w:rPr>
        <w:t xml:space="preserve"> Management Center 2600 w CPD i RCPD dla potrzeb PGE Dystrybucja S.A. Oddział Łódź oraz Oddział Skarżysko-Kamienna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3D7C5C" w:rsidRPr="003D7C5C">
        <w:rPr>
          <w:rFonts w:cstheme="minorHAnsi"/>
          <w:u w:val="single"/>
          <w:lang w:eastAsia="pl-PL"/>
        </w:rPr>
        <w:t xml:space="preserve">posiadamy </w:t>
      </w:r>
      <w:r w:rsidR="00B73AEC" w:rsidRPr="00B73AEC">
        <w:rPr>
          <w:rFonts w:cstheme="minorHAnsi"/>
          <w:u w:val="single"/>
          <w:lang w:eastAsia="pl-PL"/>
        </w:rPr>
        <w:t xml:space="preserve">status Cisco Preferred Partner w kategoriach: </w:t>
      </w:r>
      <w:r w:rsidR="00B73AEC" w:rsidRPr="00B73AEC">
        <w:rPr>
          <w:rFonts w:cstheme="minorHAnsi"/>
          <w:i/>
          <w:iCs/>
          <w:u w:val="single"/>
          <w:lang w:eastAsia="pl-PL"/>
        </w:rPr>
        <w:t>Collaboration Preferred Partner; Networking Preferred Partner; Security Preferred Partner; Services Preferred Partner</w:t>
      </w:r>
      <w:r w:rsidR="003D7C5C">
        <w:rPr>
          <w:rFonts w:cstheme="minorHAnsi"/>
          <w:lang w:eastAsia="pl-PL"/>
        </w:rPr>
        <w:t>.</w:t>
      </w:r>
    </w:p>
    <w:p w14:paraId="7F1DD90E" w14:textId="77777777" w:rsidR="003D7C5C" w:rsidRPr="000D24FD" w:rsidRDefault="003D7C5C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67C88E48" w:rsidR="00B67D39" w:rsidRDefault="003D7C5C" w:rsidP="003D7C5C">
      <w:pPr>
        <w:jc w:val="both"/>
        <w:rPr>
          <w:rFonts w:cstheme="minorHAnsi"/>
        </w:rPr>
      </w:pPr>
      <w:r w:rsidRPr="003D7C5C">
        <w:rPr>
          <w:rFonts w:cstheme="minorHAnsi"/>
        </w:rPr>
        <w:t xml:space="preserve">Do niniejszego oświadczania </w:t>
      </w:r>
      <w:r w:rsidRPr="003D7C5C">
        <w:rPr>
          <w:rFonts w:cstheme="minorHAnsi"/>
          <w:b/>
          <w:bCs/>
          <w:i/>
          <w:iCs/>
          <w:color w:val="092D74" w:themeColor="text2"/>
          <w:u w:val="single"/>
        </w:rPr>
        <w:t xml:space="preserve">dołączamy </w:t>
      </w:r>
      <w:r w:rsidR="00B73AEC">
        <w:rPr>
          <w:rFonts w:cstheme="minorHAnsi"/>
          <w:b/>
          <w:bCs/>
          <w:i/>
          <w:iCs/>
          <w:color w:val="092D74" w:themeColor="text2"/>
          <w:u w:val="single"/>
        </w:rPr>
        <w:t>potwierdzające to certyfikaty</w:t>
      </w:r>
      <w:r w:rsidRPr="003D7C5C">
        <w:rPr>
          <w:rFonts w:cstheme="minorHAnsi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6D24D0A9" w14:textId="77777777" w:rsidR="003D7C5C" w:rsidRDefault="003D7C5C" w:rsidP="00381365">
      <w:pPr>
        <w:rPr>
          <w:rFonts w:cstheme="minorHAnsi"/>
        </w:rPr>
      </w:pPr>
    </w:p>
    <w:p w14:paraId="18BCF4A9" w14:textId="2346B078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70A843B" w14:textId="77777777" w:rsidR="003D7C5C" w:rsidRDefault="003D7C5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465FF8CE" w14:textId="3BEAD921" w:rsidR="009D2B31" w:rsidRDefault="00D94F5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94F5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Zakup usługi wsparcia na urządzenia Firewall Cisco </w:t>
          </w:r>
          <w:proofErr w:type="spellStart"/>
          <w:r w:rsidRPr="00D94F5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Firepower</w:t>
          </w:r>
          <w:proofErr w:type="spellEnd"/>
          <w:r w:rsidRPr="00D94F5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4115 NGFW Appliance oraz Cisco </w:t>
          </w:r>
          <w:proofErr w:type="spellStart"/>
          <w:r w:rsidRPr="00D94F5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Firepower</w:t>
          </w:r>
          <w:proofErr w:type="spellEnd"/>
          <w:r w:rsidRPr="00D94F5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Management Center 2600 w CPD i RCPD dla potrzeb PGE Dystrybucja S.A. Oddział Łódź oraz Oddział Skarżysko-Kamienna</w:t>
          </w:r>
          <w:r w:rsidR="003D7C5C" w:rsidRPr="003D7C5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29B93184" w14:textId="77777777" w:rsidR="003D7C5C" w:rsidRDefault="003D7C5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7C01A9F0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3D7C5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</w:t>
          </w:r>
          <w:r w:rsidR="00B73AE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88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76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4291C"/>
    <w:rsid w:val="0025002E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329E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C5C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4068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5341"/>
    <w:rsid w:val="005B24A8"/>
    <w:rsid w:val="005B2B6D"/>
    <w:rsid w:val="005B3F04"/>
    <w:rsid w:val="005B6DC6"/>
    <w:rsid w:val="005C4524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A0C"/>
    <w:rsid w:val="00927BB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48D6"/>
    <w:rsid w:val="00A16881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3AEC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1BAB"/>
    <w:rsid w:val="00D94F57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7D8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7E56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Oświadczenie Wykonawcy.docx</dmsv2BaseFileName>
    <dmsv2BaseDisplayName xmlns="http://schemas.microsoft.com/sharepoint/v3">Załącznik nr 6 do SWZ - Oświadczenie Wykonawcy</dmsv2BaseDisplayName>
    <dmsv2SWPP2ObjectNumber xmlns="http://schemas.microsoft.com/sharepoint/v3">POST/DYS/OLD/GZ/01488/2026                        </dmsv2SWPP2ObjectNumber>
    <dmsv2SWPP2SumMD5 xmlns="http://schemas.microsoft.com/sharepoint/v3">4c005520b77c57c86abda73a7fd3984a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25016511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0000000100070004000000010002</dmsv2SWPP2ObjectDepartment>
    <dmsv2SWPP2ObjectName xmlns="http://schemas.microsoft.com/sharepoint/v3">Postępowanie</dmsv2SWPP2ObjectName>
    <_dlc_DocId xmlns="a19cb1c7-c5c7-46d4-85ae-d83685407bba">FJ3FSM7XJ42E-1195302456-5265</_dlc_DocId>
    <_dlc_DocIdUrl xmlns="a19cb1c7-c5c7-46d4-85ae-d83685407bba">
      <Url>https://swpp2.dms.gkpge.pl/sites/43/_layouts/15/DocIdRedir.aspx?ID=FJ3FSM7XJ42E-1195302456-5265</Url>
      <Description>FJ3FSM7XJ42E-1195302456-5265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9A3D9E3-B37A-4940-A121-9C16B00A19FE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DECEFB-C9CD-481B-8B29-DCE7FB511A2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13</cp:revision>
  <cp:lastPrinted>2024-07-15T11:21:00Z</cp:lastPrinted>
  <dcterms:created xsi:type="dcterms:W3CDTF">2025-10-02T08:28:00Z</dcterms:created>
  <dcterms:modified xsi:type="dcterms:W3CDTF">2026-04-21T10:44:00Z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93b53f3c-41a1-4250-ab51-423956458b86</vt:lpwstr>
  </property>
</Properties>
</file>